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91F2" w14:textId="694357CF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655A49">
        <w:rPr>
          <w:rFonts w:cs="Arial"/>
          <w:b/>
          <w:sz w:val="24"/>
          <w:szCs w:val="24"/>
        </w:rPr>
        <w:t>97</w:t>
      </w:r>
      <w:r>
        <w:rPr>
          <w:b/>
          <w:i/>
          <w:sz w:val="28"/>
        </w:rPr>
        <w:tab/>
        <w:t>R5-22</w:t>
      </w:r>
      <w:r w:rsidR="00594BCD">
        <w:rPr>
          <w:b/>
          <w:i/>
          <w:sz w:val="28"/>
        </w:rPr>
        <w:t>5951</w:t>
      </w:r>
    </w:p>
    <w:p w14:paraId="2F1A16CD" w14:textId="39CD46FA" w:rsidR="00655A49" w:rsidRDefault="00613249" w:rsidP="00655A4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55A49">
          <w:rPr>
            <w:b/>
            <w:noProof/>
            <w:sz w:val="24"/>
          </w:rPr>
          <w:t>Toulouse, France</w:t>
        </w:r>
      </w:fldSimple>
      <w:r w:rsidR="00655A49">
        <w:rPr>
          <w:b/>
          <w:noProof/>
          <w:sz w:val="24"/>
        </w:rPr>
        <w:t xml:space="preserve">, </w:t>
      </w:r>
      <w:r w:rsidR="00655A49">
        <w:rPr>
          <w:b/>
          <w:bCs/>
          <w:sz w:val="24"/>
          <w:szCs w:val="24"/>
        </w:rPr>
        <w:t>14 – 18 Nov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4F1BB249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F87EC9">
              <w:rPr>
                <w:i/>
                <w:sz w:val="14"/>
              </w:rPr>
              <w:t>2</w:t>
            </w:r>
            <w:r w:rsidR="000E4AD6">
              <w:rPr>
                <w:i/>
                <w:sz w:val="14"/>
              </w:rPr>
              <w:t>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2929AE0D" w:rsidR="00E61721" w:rsidRDefault="00855FB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655A49">
              <w:t>NR FR1 bands n91, n92, n93 and n94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09846839" w:rsidR="00E61721" w:rsidRDefault="00655A49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7B54B54A" w:rsidR="00E61721" w:rsidRDefault="00655A49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2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1</w:t>
            </w:r>
            <w:r w:rsidR="002F00BE">
              <w:rPr>
                <w:noProof/>
              </w:rPr>
              <w:t>7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36C472E7" w:rsidR="00E61721" w:rsidRDefault="00655A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2978D03A" w:rsidR="00E61721" w:rsidRDefault="00655A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43330764" w:rsidR="00E61721" w:rsidRDefault="00655A49">
            <w:pPr>
              <w:pStyle w:val="CRCoverPage"/>
              <w:spacing w:after="0"/>
              <w:rPr>
                <w:b/>
                <w:caps/>
              </w:rPr>
            </w:pPr>
            <w:r>
              <w:t>NR FR1 bands n91, n92, n93 and n94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77777777" w:rsidR="00E61721" w:rsidRDefault="00855FB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B5EF299" w14:textId="77777777" w:rsidR="00E61721" w:rsidRDefault="00E61721">
      <w:pPr>
        <w:pStyle w:val="CRCoverPage"/>
        <w:rPr>
          <w:lang w:val="en-US"/>
        </w:rPr>
      </w:pPr>
    </w:p>
    <w:sectPr w:rsidR="00E6172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46BBB" w14:textId="77777777" w:rsidR="0012660A" w:rsidRDefault="0012660A">
      <w:pPr>
        <w:spacing w:after="0"/>
      </w:pPr>
      <w:r>
        <w:separator/>
      </w:r>
    </w:p>
  </w:endnote>
  <w:endnote w:type="continuationSeparator" w:id="0">
    <w:p w14:paraId="565B2B8C" w14:textId="77777777" w:rsidR="0012660A" w:rsidRDefault="001266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8FDDC" w14:textId="77777777" w:rsidR="0012660A" w:rsidRDefault="0012660A">
      <w:pPr>
        <w:spacing w:after="0"/>
      </w:pPr>
      <w:r>
        <w:separator/>
      </w:r>
    </w:p>
  </w:footnote>
  <w:footnote w:type="continuationSeparator" w:id="0">
    <w:p w14:paraId="0D9BA802" w14:textId="77777777" w:rsidR="0012660A" w:rsidRDefault="001266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2660A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5CD"/>
    <w:rsid w:val="001B06DB"/>
    <w:rsid w:val="001B3934"/>
    <w:rsid w:val="001B5D70"/>
    <w:rsid w:val="001C15CB"/>
    <w:rsid w:val="001C2BB4"/>
    <w:rsid w:val="001D02C2"/>
    <w:rsid w:val="001D215A"/>
    <w:rsid w:val="001D5964"/>
    <w:rsid w:val="001D7B60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00BE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94BCD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249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5A49"/>
    <w:rsid w:val="00657C6D"/>
    <w:rsid w:val="00666019"/>
    <w:rsid w:val="00666D00"/>
    <w:rsid w:val="00676172"/>
    <w:rsid w:val="00676F3B"/>
    <w:rsid w:val="006801B4"/>
    <w:rsid w:val="00680804"/>
    <w:rsid w:val="0068239F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06C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2174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3972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character" w:customStyle="1" w:styleId="CRCoverPageZchn">
    <w:name w:val="CR Cover Page Zchn"/>
    <w:rsid w:val="00655A4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72</Words>
  <Characters>585</Characters>
  <Application>Microsoft Office Word</Application>
  <DocSecurity>0</DocSecurity>
  <Lines>4</Lines>
  <Paragraphs>1</Paragraphs>
  <ScaleCrop>false</ScaleCrop>
  <Company>ETSI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 Tuomo Säynäjäkangas</cp:lastModifiedBy>
  <cp:revision>2</cp:revision>
  <cp:lastPrinted>2020-02-05T15:54:00Z</cp:lastPrinted>
  <dcterms:created xsi:type="dcterms:W3CDTF">2022-11-17T17:28:00Z</dcterms:created>
  <dcterms:modified xsi:type="dcterms:W3CDTF">2022-11-17T17:28:00Z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